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6CB" w:rsidRDefault="00DA56CB" w:rsidP="009737F8">
      <w:pPr>
        <w:ind w:firstLine="851"/>
        <w:jc w:val="center"/>
        <w:rPr>
          <w:sz w:val="28"/>
          <w:szCs w:val="28"/>
        </w:rPr>
      </w:pPr>
    </w:p>
    <w:p w:rsidR="008B6393" w:rsidRPr="009737F8" w:rsidRDefault="008B6393" w:rsidP="009737F8">
      <w:pPr>
        <w:ind w:firstLine="851"/>
        <w:jc w:val="center"/>
        <w:rPr>
          <w:sz w:val="28"/>
          <w:szCs w:val="28"/>
        </w:rPr>
      </w:pPr>
      <w:r w:rsidRPr="009737F8">
        <w:rPr>
          <w:sz w:val="28"/>
          <w:szCs w:val="28"/>
        </w:rPr>
        <w:t>Информация о результатах конкурса</w:t>
      </w:r>
      <w:r w:rsidR="009737F8" w:rsidRPr="009737F8">
        <w:rPr>
          <w:sz w:val="28"/>
          <w:szCs w:val="28"/>
        </w:rPr>
        <w:t xml:space="preserve"> </w:t>
      </w:r>
      <w:r w:rsidR="00DA56CB">
        <w:rPr>
          <w:sz w:val="28"/>
          <w:szCs w:val="28"/>
        </w:rPr>
        <w:t>0</w:t>
      </w:r>
      <w:r w:rsidR="00A63B6E">
        <w:rPr>
          <w:sz w:val="28"/>
          <w:szCs w:val="28"/>
        </w:rPr>
        <w:t>6</w:t>
      </w:r>
      <w:r w:rsidR="00DA56CB">
        <w:rPr>
          <w:sz w:val="28"/>
          <w:szCs w:val="28"/>
        </w:rPr>
        <w:t xml:space="preserve"> ноября</w:t>
      </w:r>
      <w:r w:rsidR="00E67C33">
        <w:rPr>
          <w:sz w:val="28"/>
          <w:szCs w:val="28"/>
        </w:rPr>
        <w:t xml:space="preserve"> </w:t>
      </w:r>
      <w:r w:rsidR="00045FE1">
        <w:rPr>
          <w:sz w:val="28"/>
          <w:szCs w:val="28"/>
        </w:rPr>
        <w:t>201</w:t>
      </w:r>
      <w:r w:rsidR="00246C6E">
        <w:rPr>
          <w:sz w:val="28"/>
          <w:szCs w:val="28"/>
        </w:rPr>
        <w:t>9</w:t>
      </w:r>
      <w:r w:rsidR="00045FE1">
        <w:rPr>
          <w:sz w:val="28"/>
          <w:szCs w:val="28"/>
        </w:rPr>
        <w:t xml:space="preserve"> года</w:t>
      </w:r>
    </w:p>
    <w:p w:rsidR="008B6393" w:rsidRPr="009737F8" w:rsidRDefault="008B6393" w:rsidP="009737F8">
      <w:pPr>
        <w:pStyle w:val="ConsPlusNonformat"/>
        <w:ind w:firstLine="851"/>
        <w:rPr>
          <w:sz w:val="28"/>
          <w:szCs w:val="28"/>
        </w:rPr>
      </w:pPr>
    </w:p>
    <w:p w:rsidR="00DA56CB" w:rsidRPr="00DA56CB" w:rsidRDefault="009737F8" w:rsidP="00DA56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B6393" w:rsidRPr="009737F8">
        <w:rPr>
          <w:sz w:val="28"/>
          <w:szCs w:val="28"/>
        </w:rPr>
        <w:t>Государственной инспекци</w:t>
      </w:r>
      <w:r>
        <w:rPr>
          <w:sz w:val="28"/>
          <w:szCs w:val="28"/>
        </w:rPr>
        <w:t>и</w:t>
      </w:r>
      <w:r w:rsidR="008B6393" w:rsidRPr="009737F8">
        <w:rPr>
          <w:sz w:val="28"/>
          <w:szCs w:val="28"/>
        </w:rPr>
        <w:t xml:space="preserve"> труда в Костромской области</w:t>
      </w:r>
      <w:r>
        <w:rPr>
          <w:sz w:val="28"/>
          <w:szCs w:val="28"/>
        </w:rPr>
        <w:t xml:space="preserve"> состоялся </w:t>
      </w:r>
      <w:r w:rsidRPr="009737F8">
        <w:rPr>
          <w:sz w:val="28"/>
          <w:szCs w:val="28"/>
        </w:rPr>
        <w:t xml:space="preserve">конкурс </w:t>
      </w:r>
      <w:r w:rsidR="00DA56CB" w:rsidRPr="00DA56CB">
        <w:rPr>
          <w:sz w:val="28"/>
          <w:szCs w:val="28"/>
        </w:rPr>
        <w:t xml:space="preserve">на включение в кадровый резерв по ведущей </w:t>
      </w:r>
      <w:r w:rsidR="00DA56CB">
        <w:rPr>
          <w:sz w:val="28"/>
          <w:szCs w:val="28"/>
        </w:rPr>
        <w:t>и старшей группам должностей.</w:t>
      </w:r>
    </w:p>
    <w:p w:rsidR="0095393D" w:rsidRDefault="0095393D" w:rsidP="00DA56CB">
      <w:pPr>
        <w:ind w:firstLine="709"/>
        <w:jc w:val="both"/>
        <w:rPr>
          <w:sz w:val="28"/>
          <w:szCs w:val="28"/>
        </w:rPr>
      </w:pPr>
    </w:p>
    <w:p w:rsidR="00DA56CB" w:rsidRPr="00DA56CB" w:rsidRDefault="00DA56CB" w:rsidP="00DA56CB">
      <w:pPr>
        <w:pStyle w:val="ConsPlusNonformat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DA56CB">
        <w:rPr>
          <w:rFonts w:ascii="Times New Roman CYR" w:hAnsi="Times New Roman CYR" w:cs="Times New Roman CYR"/>
          <w:color w:val="000000"/>
          <w:sz w:val="28"/>
          <w:szCs w:val="28"/>
        </w:rPr>
        <w:t>По результатам голосования конкурсная комиссия определ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ила</w:t>
      </w:r>
      <w:r w:rsidRPr="00DA56CB">
        <w:rPr>
          <w:rFonts w:ascii="Times New Roman CYR" w:hAnsi="Times New Roman CYR" w:cs="Times New Roman CYR"/>
          <w:color w:val="000000"/>
          <w:sz w:val="28"/>
          <w:szCs w:val="28"/>
        </w:rPr>
        <w:t xml:space="preserve"> следующ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их </w:t>
      </w:r>
      <w:r w:rsidRPr="00DA56CB">
        <w:rPr>
          <w:rFonts w:ascii="Times New Roman CYR" w:hAnsi="Times New Roman CYR" w:cs="Times New Roman CYR"/>
          <w:color w:val="000000"/>
          <w:sz w:val="28"/>
          <w:szCs w:val="28"/>
        </w:rPr>
        <w:t>кандидатов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DA56CB">
        <w:rPr>
          <w:rFonts w:ascii="Times New Roman CYR" w:hAnsi="Times New Roman CYR" w:cs="Times New Roman CYR"/>
          <w:color w:val="000000"/>
          <w:sz w:val="28"/>
          <w:szCs w:val="28"/>
        </w:rPr>
        <w:t>для  включения  в кадровый резерв государственного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DA56CB">
        <w:rPr>
          <w:rFonts w:ascii="Times New Roman CYR" w:hAnsi="Times New Roman CYR" w:cs="Times New Roman CYR"/>
          <w:color w:val="000000"/>
          <w:sz w:val="28"/>
          <w:szCs w:val="28"/>
        </w:rPr>
        <w:t>органа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40"/>
        <w:gridCol w:w="5103"/>
      </w:tblGrid>
      <w:tr w:rsidR="00DA56CB" w:rsidRPr="00DA56CB" w:rsidTr="00DA56CB">
        <w:tc>
          <w:tcPr>
            <w:tcW w:w="4740" w:type="dxa"/>
          </w:tcPr>
          <w:p w:rsidR="00DA56CB" w:rsidRPr="00DA56CB" w:rsidRDefault="00DA56CB" w:rsidP="00DA56CB">
            <w:pPr>
              <w:pStyle w:val="ConsPlusNonformat"/>
              <w:ind w:firstLine="709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56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Фамилия, имя, отчество кандидата, признанного победителем</w:t>
            </w:r>
          </w:p>
        </w:tc>
        <w:tc>
          <w:tcPr>
            <w:tcW w:w="5103" w:type="dxa"/>
          </w:tcPr>
          <w:p w:rsidR="00DA56CB" w:rsidRPr="00DA56CB" w:rsidRDefault="00DA56CB" w:rsidP="00DA56CB">
            <w:pPr>
              <w:pStyle w:val="ConsPlusNonforma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56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Группа должностей государственной гражданской службы Российской Федерации</w:t>
            </w:r>
          </w:p>
        </w:tc>
      </w:tr>
      <w:tr w:rsidR="00DA56CB" w:rsidRPr="00DA56CB" w:rsidTr="00DA56CB">
        <w:tc>
          <w:tcPr>
            <w:tcW w:w="4740" w:type="dxa"/>
          </w:tcPr>
          <w:p w:rsidR="00DA56CB" w:rsidRPr="00DA56CB" w:rsidRDefault="00DA56CB" w:rsidP="00DA56CB">
            <w:pPr>
              <w:pStyle w:val="ConsPlusNonformat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56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Тихомирова Ольга Юрьевна</w:t>
            </w:r>
          </w:p>
        </w:tc>
        <w:tc>
          <w:tcPr>
            <w:tcW w:w="5103" w:type="dxa"/>
          </w:tcPr>
          <w:p w:rsidR="00DA56CB" w:rsidRPr="00DA56CB" w:rsidRDefault="00DA56CB" w:rsidP="00DA56CB">
            <w:pPr>
              <w:pStyle w:val="ConsPlusNonformat"/>
              <w:ind w:firstLine="709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56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Ведущая группа должностей </w:t>
            </w:r>
          </w:p>
        </w:tc>
      </w:tr>
      <w:tr w:rsidR="00DA56CB" w:rsidRPr="00DA56CB" w:rsidTr="00DA56CB">
        <w:tc>
          <w:tcPr>
            <w:tcW w:w="4740" w:type="dxa"/>
          </w:tcPr>
          <w:p w:rsidR="00DA56CB" w:rsidRPr="00DA56CB" w:rsidRDefault="00DA56CB" w:rsidP="00DA56CB">
            <w:pPr>
              <w:pStyle w:val="ConsPlusNonformat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56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Асланов </w:t>
            </w:r>
            <w:proofErr w:type="spellStart"/>
            <w:r w:rsidRPr="00DA56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Рашид</w:t>
            </w:r>
            <w:proofErr w:type="spellEnd"/>
            <w:r w:rsidRPr="00DA56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A56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Садикович</w:t>
            </w:r>
            <w:proofErr w:type="spellEnd"/>
            <w:r w:rsidRPr="00DA56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DA56CB" w:rsidRPr="00DA56CB" w:rsidRDefault="00DA56CB" w:rsidP="00DA56CB">
            <w:pPr>
              <w:pStyle w:val="ConsPlusNonformat"/>
              <w:ind w:firstLine="709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56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Старшая  группа должностей</w:t>
            </w:r>
          </w:p>
        </w:tc>
      </w:tr>
      <w:tr w:rsidR="00DA56CB" w:rsidRPr="00DA56CB" w:rsidTr="00DA56CB">
        <w:tc>
          <w:tcPr>
            <w:tcW w:w="4740" w:type="dxa"/>
          </w:tcPr>
          <w:p w:rsidR="00DA56CB" w:rsidRPr="00DA56CB" w:rsidRDefault="00DA56CB" w:rsidP="00DA56CB">
            <w:pPr>
              <w:pStyle w:val="ConsPlusNonformat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56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Сиротина Елена Николаевна</w:t>
            </w:r>
          </w:p>
        </w:tc>
        <w:tc>
          <w:tcPr>
            <w:tcW w:w="5103" w:type="dxa"/>
          </w:tcPr>
          <w:p w:rsidR="00DA56CB" w:rsidRPr="00DA56CB" w:rsidRDefault="00DA56CB" w:rsidP="00DA56CB">
            <w:pPr>
              <w:pStyle w:val="ConsPlusNonformat"/>
              <w:ind w:firstLine="709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56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Старшая  группа должностей</w:t>
            </w:r>
          </w:p>
        </w:tc>
      </w:tr>
      <w:tr w:rsidR="00DA56CB" w:rsidRPr="00DA56CB" w:rsidTr="00DA56CB">
        <w:tc>
          <w:tcPr>
            <w:tcW w:w="4740" w:type="dxa"/>
          </w:tcPr>
          <w:p w:rsidR="00DA56CB" w:rsidRPr="00DA56CB" w:rsidRDefault="00DA56CB" w:rsidP="00DA56CB">
            <w:pPr>
              <w:pStyle w:val="ConsPlusNonformat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56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Яблокова Анна Сергеевна</w:t>
            </w:r>
          </w:p>
        </w:tc>
        <w:tc>
          <w:tcPr>
            <w:tcW w:w="5103" w:type="dxa"/>
          </w:tcPr>
          <w:p w:rsidR="00DA56CB" w:rsidRPr="00DA56CB" w:rsidRDefault="00DA56CB" w:rsidP="00DA56CB">
            <w:pPr>
              <w:pStyle w:val="ConsPlusNonformat"/>
              <w:ind w:firstLine="709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56C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Старшая  группа должностей</w:t>
            </w:r>
          </w:p>
        </w:tc>
      </w:tr>
    </w:tbl>
    <w:p w:rsidR="00DA56CB" w:rsidRPr="00DA56CB" w:rsidRDefault="00DA56CB" w:rsidP="00DA56CB">
      <w:pPr>
        <w:pStyle w:val="ConsPlusNonformat"/>
        <w:ind w:firstLine="709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DA56CB">
        <w:rPr>
          <w:rFonts w:ascii="Times New Roman CYR" w:hAnsi="Times New Roman CYR" w:cs="Times New Roman CYR"/>
          <w:color w:val="000000"/>
          <w:sz w:val="28"/>
          <w:szCs w:val="28"/>
        </w:rPr>
        <w:t xml:space="preserve">    </w:t>
      </w:r>
    </w:p>
    <w:p w:rsidR="00D211C1" w:rsidRDefault="00D211C1" w:rsidP="00DA56CB">
      <w:pPr>
        <w:pStyle w:val="ConsPlusNonformat"/>
        <w:ind w:firstLine="709"/>
        <w:jc w:val="center"/>
        <w:rPr>
          <w:sz w:val="28"/>
        </w:rPr>
      </w:pPr>
    </w:p>
    <w:sectPr w:rsidR="00D211C1" w:rsidSect="00FF2E85">
      <w:type w:val="continuous"/>
      <w:pgSz w:w="11907" w:h="16840"/>
      <w:pgMar w:top="567" w:right="709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5738"/>
    <w:multiLevelType w:val="multilevel"/>
    <w:tmpl w:val="9CC2258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">
    <w:nsid w:val="14CB68BC"/>
    <w:multiLevelType w:val="hybridMultilevel"/>
    <w:tmpl w:val="795C44B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15156B9A"/>
    <w:multiLevelType w:val="multilevel"/>
    <w:tmpl w:val="B09E0CD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57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3">
    <w:nsid w:val="17013CCA"/>
    <w:multiLevelType w:val="multilevel"/>
    <w:tmpl w:val="BF4C7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20" w:hanging="11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4">
    <w:nsid w:val="3E3A73FF"/>
    <w:multiLevelType w:val="multilevel"/>
    <w:tmpl w:val="C3423DC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5">
    <w:nsid w:val="4A780FBD"/>
    <w:multiLevelType w:val="hybridMultilevel"/>
    <w:tmpl w:val="C2D04636"/>
    <w:lvl w:ilvl="0" w:tplc="A05ECF0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8B779A"/>
    <w:multiLevelType w:val="multilevel"/>
    <w:tmpl w:val="4582FE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7">
    <w:nsid w:val="513B03C0"/>
    <w:multiLevelType w:val="hybridMultilevel"/>
    <w:tmpl w:val="62864B2C"/>
    <w:lvl w:ilvl="0" w:tplc="7462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7"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B0D09"/>
    <w:rsid w:val="000023E8"/>
    <w:rsid w:val="000110F4"/>
    <w:rsid w:val="00045FE1"/>
    <w:rsid w:val="000719A4"/>
    <w:rsid w:val="00080B48"/>
    <w:rsid w:val="00081AF0"/>
    <w:rsid w:val="000F2EB9"/>
    <w:rsid w:val="00126AF3"/>
    <w:rsid w:val="00136CB8"/>
    <w:rsid w:val="0015104D"/>
    <w:rsid w:val="0019166B"/>
    <w:rsid w:val="00193268"/>
    <w:rsid w:val="001C4189"/>
    <w:rsid w:val="001D5C53"/>
    <w:rsid w:val="001E19CB"/>
    <w:rsid w:val="001E4082"/>
    <w:rsid w:val="00246C6E"/>
    <w:rsid w:val="002B5DC2"/>
    <w:rsid w:val="0034682E"/>
    <w:rsid w:val="003534F2"/>
    <w:rsid w:val="003702D1"/>
    <w:rsid w:val="0042760B"/>
    <w:rsid w:val="004821CA"/>
    <w:rsid w:val="004E32C3"/>
    <w:rsid w:val="00507767"/>
    <w:rsid w:val="005176FF"/>
    <w:rsid w:val="00687180"/>
    <w:rsid w:val="006F73F3"/>
    <w:rsid w:val="007567F8"/>
    <w:rsid w:val="0077741B"/>
    <w:rsid w:val="007E4F64"/>
    <w:rsid w:val="0080211D"/>
    <w:rsid w:val="00805C9C"/>
    <w:rsid w:val="00817293"/>
    <w:rsid w:val="00820025"/>
    <w:rsid w:val="00843331"/>
    <w:rsid w:val="008515B4"/>
    <w:rsid w:val="00877E80"/>
    <w:rsid w:val="008A3B95"/>
    <w:rsid w:val="008B6393"/>
    <w:rsid w:val="008D271C"/>
    <w:rsid w:val="008F0F97"/>
    <w:rsid w:val="00922F81"/>
    <w:rsid w:val="00934E4A"/>
    <w:rsid w:val="0095393D"/>
    <w:rsid w:val="009737F8"/>
    <w:rsid w:val="009B0022"/>
    <w:rsid w:val="009B0A22"/>
    <w:rsid w:val="009C5984"/>
    <w:rsid w:val="009D7A64"/>
    <w:rsid w:val="00A11289"/>
    <w:rsid w:val="00A13EF0"/>
    <w:rsid w:val="00A15144"/>
    <w:rsid w:val="00A26D1D"/>
    <w:rsid w:val="00A6023F"/>
    <w:rsid w:val="00A63B6E"/>
    <w:rsid w:val="00AA334D"/>
    <w:rsid w:val="00AB4F8F"/>
    <w:rsid w:val="00B41FF9"/>
    <w:rsid w:val="00B81A88"/>
    <w:rsid w:val="00B84A3F"/>
    <w:rsid w:val="00BB2F76"/>
    <w:rsid w:val="00BB4AE7"/>
    <w:rsid w:val="00BC0603"/>
    <w:rsid w:val="00CA3028"/>
    <w:rsid w:val="00CB57B5"/>
    <w:rsid w:val="00CF700C"/>
    <w:rsid w:val="00D02FFE"/>
    <w:rsid w:val="00D072FF"/>
    <w:rsid w:val="00D211C1"/>
    <w:rsid w:val="00D228DC"/>
    <w:rsid w:val="00D41533"/>
    <w:rsid w:val="00D53291"/>
    <w:rsid w:val="00D5691E"/>
    <w:rsid w:val="00D64116"/>
    <w:rsid w:val="00D67AC8"/>
    <w:rsid w:val="00DA56CB"/>
    <w:rsid w:val="00DA69B9"/>
    <w:rsid w:val="00DB0D09"/>
    <w:rsid w:val="00DB13F2"/>
    <w:rsid w:val="00DB17E6"/>
    <w:rsid w:val="00DC0938"/>
    <w:rsid w:val="00DC3B8B"/>
    <w:rsid w:val="00DE2050"/>
    <w:rsid w:val="00E12389"/>
    <w:rsid w:val="00E42EAC"/>
    <w:rsid w:val="00E51E64"/>
    <w:rsid w:val="00E614EB"/>
    <w:rsid w:val="00E67C33"/>
    <w:rsid w:val="00EC77E1"/>
    <w:rsid w:val="00EF16D5"/>
    <w:rsid w:val="00F12053"/>
    <w:rsid w:val="00F7188C"/>
    <w:rsid w:val="00FA3039"/>
    <w:rsid w:val="00FC3638"/>
    <w:rsid w:val="00FD6D6B"/>
    <w:rsid w:val="00FE7430"/>
    <w:rsid w:val="00FF2BFF"/>
    <w:rsid w:val="00FF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13F2"/>
  </w:style>
  <w:style w:type="paragraph" w:styleId="1">
    <w:name w:val="heading 1"/>
    <w:basedOn w:val="a"/>
    <w:next w:val="a"/>
    <w:qFormat/>
    <w:rsid w:val="00DB13F2"/>
    <w:pPr>
      <w:keepNext/>
      <w:ind w:firstLine="567"/>
      <w:jc w:val="right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DB13F2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DB13F2"/>
    <w:pPr>
      <w:keepNext/>
      <w:ind w:left="1437"/>
      <w:outlineLvl w:val="2"/>
    </w:pPr>
    <w:rPr>
      <w:sz w:val="28"/>
    </w:rPr>
  </w:style>
  <w:style w:type="paragraph" w:styleId="4">
    <w:name w:val="heading 4"/>
    <w:basedOn w:val="a"/>
    <w:next w:val="a"/>
    <w:qFormat/>
    <w:rsid w:val="00DB13F2"/>
    <w:pPr>
      <w:keepNext/>
      <w:ind w:left="708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DB13F2"/>
    <w:pPr>
      <w:keepNext/>
      <w:ind w:left="1065"/>
      <w:outlineLvl w:val="4"/>
    </w:pPr>
    <w:rPr>
      <w:sz w:val="28"/>
    </w:rPr>
  </w:style>
  <w:style w:type="paragraph" w:styleId="6">
    <w:name w:val="heading 6"/>
    <w:basedOn w:val="a"/>
    <w:next w:val="a"/>
    <w:qFormat/>
    <w:rsid w:val="00DB13F2"/>
    <w:pPr>
      <w:keepNext/>
      <w:jc w:val="center"/>
      <w:outlineLvl w:val="5"/>
    </w:pPr>
    <w:rPr>
      <w:b/>
      <w:spacing w:val="200"/>
      <w:sz w:val="36"/>
    </w:rPr>
  </w:style>
  <w:style w:type="paragraph" w:styleId="7">
    <w:name w:val="heading 7"/>
    <w:basedOn w:val="a"/>
    <w:next w:val="a"/>
    <w:qFormat/>
    <w:rsid w:val="00DB13F2"/>
    <w:pPr>
      <w:keepNext/>
      <w:ind w:left="356"/>
      <w:outlineLvl w:val="6"/>
    </w:pPr>
    <w:rPr>
      <w:sz w:val="28"/>
    </w:rPr>
  </w:style>
  <w:style w:type="paragraph" w:styleId="8">
    <w:name w:val="heading 8"/>
    <w:basedOn w:val="a"/>
    <w:next w:val="a"/>
    <w:qFormat/>
    <w:rsid w:val="00DB13F2"/>
    <w:pPr>
      <w:keepNext/>
      <w:jc w:val="center"/>
      <w:outlineLvl w:val="7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B13F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DB13F2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DB13F2"/>
  </w:style>
  <w:style w:type="paragraph" w:styleId="a6">
    <w:name w:val="Body Text Indent"/>
    <w:basedOn w:val="a"/>
    <w:rsid w:val="00DB13F2"/>
    <w:pPr>
      <w:ind w:left="1560" w:hanging="852"/>
      <w:jc w:val="both"/>
    </w:pPr>
    <w:rPr>
      <w:sz w:val="28"/>
    </w:rPr>
  </w:style>
  <w:style w:type="paragraph" w:styleId="20">
    <w:name w:val="Body Text Indent 2"/>
    <w:basedOn w:val="a"/>
    <w:rsid w:val="00DB13F2"/>
    <w:pPr>
      <w:ind w:left="1500" w:hanging="366"/>
    </w:pPr>
    <w:rPr>
      <w:sz w:val="28"/>
    </w:rPr>
  </w:style>
  <w:style w:type="paragraph" w:styleId="30">
    <w:name w:val="Body Text Indent 3"/>
    <w:basedOn w:val="a"/>
    <w:rsid w:val="00DB13F2"/>
    <w:pPr>
      <w:ind w:left="1350"/>
    </w:pPr>
    <w:rPr>
      <w:sz w:val="28"/>
    </w:rPr>
  </w:style>
  <w:style w:type="paragraph" w:styleId="a7">
    <w:name w:val="Body Text"/>
    <w:basedOn w:val="a"/>
    <w:rsid w:val="00DB13F2"/>
    <w:rPr>
      <w:sz w:val="28"/>
    </w:rPr>
  </w:style>
  <w:style w:type="paragraph" w:styleId="a8">
    <w:name w:val="Balloon Text"/>
    <w:basedOn w:val="a"/>
    <w:link w:val="a9"/>
    <w:rsid w:val="005176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176F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8B639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81AF0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OFFICE\&#1043;&#1048;&#1058;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B0531-075C-4242-8311-0FB6285B0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3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Гос. инспекция труда по КО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soboleva_oa</cp:lastModifiedBy>
  <cp:revision>3</cp:revision>
  <cp:lastPrinted>2015-06-26T12:22:00Z</cp:lastPrinted>
  <dcterms:created xsi:type="dcterms:W3CDTF">2019-11-07T08:22:00Z</dcterms:created>
  <dcterms:modified xsi:type="dcterms:W3CDTF">2019-11-07T08:27:00Z</dcterms:modified>
</cp:coreProperties>
</file>